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河南农村商业银行股份有限公司鲁山支行用工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00" w:lineRule="exact"/>
        <w:ind w:right="0"/>
        <w:jc w:val="both"/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河南农村商业银行股份有限公司鲁山支行</w:t>
      </w:r>
    </w:p>
    <w:p w14:paraId="11C7955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基本情况：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经国家金融监督管理总局平顶山监管分局2025年9月25日批准同意，河南农村商业银行股份有限公司鲁山支行开业。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鲁山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支行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现有机构网点35个，其中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一级支行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1个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二级支行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2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个，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分理处7个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。网点分布：城区机构11个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乡镇及以下机构24个。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其他股份有限公司分公司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金融业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王召彬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0375-5095211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邮箱：lsrsk5095211@126.com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综合柜员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14人（招工由总行统一进行，目前正在进行中）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全日制大学本科学历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参照具体工作岗位执行，不低于最低生活保障。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河南农村商业银行股份有限公司鲁山支行辖内各营业网点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2A4C4DF8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4AA0251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321</Words>
  <Characters>360</Characters>
  <Lines>0</Lines>
  <Paragraphs>0</Paragraphs>
  <TotalTime>12</TotalTime>
  <ScaleCrop>false</ScaleCrop>
  <LinksUpToDate>false</LinksUpToDate>
  <CharactersWithSpaces>446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2026-01-26T07:21:06Z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